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31" w:rsidRPr="0056691F" w:rsidRDefault="00C46831" w:rsidP="00C46831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3GPP T</w:t>
      </w:r>
      <w:bookmarkStart w:id="0" w:name="_Ref96417757"/>
      <w:bookmarkEnd w:id="0"/>
      <w:r w:rsidRPr="0056691F">
        <w:rPr>
          <w:sz w:val="24"/>
        </w:rPr>
        <w:t>SG-RAN WG4 Meeting #</w:t>
      </w:r>
      <w:r w:rsidR="00AB2E0C">
        <w:rPr>
          <w:sz w:val="24"/>
        </w:rPr>
        <w:t>81</w:t>
      </w:r>
      <w:r w:rsidRPr="0056691F">
        <w:rPr>
          <w:sz w:val="24"/>
        </w:rPr>
        <w:tab/>
      </w:r>
      <w:r w:rsidR="005C7D97">
        <w:rPr>
          <w:sz w:val="24"/>
        </w:rPr>
        <w:t>R4-169901</w:t>
      </w:r>
      <w:bookmarkStart w:id="1" w:name="_GoBack"/>
      <w:bookmarkEnd w:id="1"/>
    </w:p>
    <w:p w:rsidR="00C46831" w:rsidRPr="000F5FEB" w:rsidRDefault="00AB2E0C" w:rsidP="00C46831">
      <w:pPr>
        <w:pStyle w:val="BodyText"/>
        <w:rPr>
          <w:rFonts w:ascii="Arial" w:hAnsi="Arial"/>
          <w:b/>
          <w:noProof/>
          <w:szCs w:val="20"/>
          <w:lang w:val="sv-SE"/>
        </w:rPr>
      </w:pPr>
      <w:r>
        <w:rPr>
          <w:rFonts w:ascii="Arial" w:hAnsi="Arial"/>
          <w:b/>
          <w:noProof/>
          <w:szCs w:val="20"/>
          <w:lang w:val="sv-SE"/>
        </w:rPr>
        <w:t>Reno</w:t>
      </w:r>
      <w:r w:rsidR="00C90462" w:rsidRPr="000F5FEB">
        <w:rPr>
          <w:rFonts w:ascii="Arial" w:hAnsi="Arial"/>
          <w:b/>
          <w:noProof/>
          <w:szCs w:val="20"/>
          <w:lang w:val="sv-SE"/>
        </w:rPr>
        <w:t xml:space="preserve">, </w:t>
      </w:r>
      <w:r w:rsidR="00380AE4">
        <w:rPr>
          <w:rFonts w:ascii="Arial" w:hAnsi="Arial"/>
          <w:b/>
          <w:noProof/>
          <w:szCs w:val="20"/>
          <w:lang w:val="sv-SE"/>
        </w:rPr>
        <w:t xml:space="preserve">NV, </w:t>
      </w:r>
      <w:r>
        <w:rPr>
          <w:rFonts w:ascii="Arial" w:hAnsi="Arial"/>
          <w:b/>
          <w:noProof/>
          <w:szCs w:val="20"/>
          <w:lang w:val="sv-SE"/>
        </w:rPr>
        <w:t>USA</w:t>
      </w:r>
      <w:r w:rsidR="00C90462" w:rsidRPr="000F5FEB">
        <w:rPr>
          <w:rFonts w:ascii="Arial" w:hAnsi="Arial"/>
          <w:b/>
          <w:noProof/>
          <w:szCs w:val="20"/>
          <w:lang w:val="sv-SE"/>
        </w:rPr>
        <w:t xml:space="preserve">, </w:t>
      </w:r>
      <w:r>
        <w:rPr>
          <w:rFonts w:ascii="Arial" w:hAnsi="Arial"/>
          <w:b/>
          <w:noProof/>
          <w:szCs w:val="20"/>
          <w:lang w:val="sv-SE"/>
        </w:rPr>
        <w:t>November</w:t>
      </w:r>
      <w:r w:rsidR="00380AE4">
        <w:rPr>
          <w:rFonts w:ascii="Arial" w:hAnsi="Arial"/>
          <w:b/>
          <w:noProof/>
          <w:szCs w:val="20"/>
          <w:lang w:val="sv-SE"/>
        </w:rPr>
        <w:t xml:space="preserve"> 14-18,</w:t>
      </w:r>
      <w:r w:rsidR="00C46831" w:rsidRPr="000F5FEB">
        <w:rPr>
          <w:rFonts w:ascii="Arial" w:hAnsi="Arial"/>
          <w:b/>
          <w:noProof/>
          <w:szCs w:val="20"/>
          <w:lang w:val="sv-SE"/>
        </w:rPr>
        <w:t xml:space="preserve"> 2016   </w:t>
      </w:r>
    </w:p>
    <w:p w:rsidR="00001F32" w:rsidRPr="000F5FEB" w:rsidRDefault="00001F32" w:rsidP="00001F32">
      <w:pPr>
        <w:pStyle w:val="BodyText"/>
        <w:rPr>
          <w:rFonts w:ascii="Arial" w:hAnsi="Arial"/>
          <w:b/>
          <w:noProof/>
          <w:szCs w:val="20"/>
          <w:lang w:val="sv-SE"/>
        </w:rPr>
      </w:pPr>
    </w:p>
    <w:p w:rsidR="0033186E" w:rsidRPr="000F5FEB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0F5FEB">
        <w:rPr>
          <w:b/>
          <w:sz w:val="22"/>
          <w:lang w:val="sv-SE"/>
        </w:rPr>
        <w:t>Agenda Item:</w:t>
      </w:r>
      <w:r w:rsidRPr="000F5FEB">
        <w:rPr>
          <w:sz w:val="22"/>
          <w:lang w:val="sv-SE"/>
        </w:rPr>
        <w:tab/>
      </w:r>
      <w:r w:rsidR="007F40A2" w:rsidRPr="007F40A2">
        <w:rPr>
          <w:bCs/>
          <w:sz w:val="22"/>
          <w:lang w:val="sv-SE"/>
        </w:rPr>
        <w:t>8.28.3.2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F97FE0" w:rsidRPr="00F97FE0">
        <w:rPr>
          <w:sz w:val="22"/>
        </w:rPr>
        <w:t>Discussi</w:t>
      </w:r>
      <w:r w:rsidR="00F97FE0">
        <w:rPr>
          <w:sz w:val="22"/>
        </w:rPr>
        <w:t>o</w:t>
      </w:r>
      <w:r w:rsidR="00987D48">
        <w:rPr>
          <w:sz w:val="22"/>
        </w:rPr>
        <w:t xml:space="preserve">n and simulation results for </w:t>
      </w:r>
      <w:r w:rsidR="00F97FE0" w:rsidRPr="00F97FE0">
        <w:rPr>
          <w:sz w:val="22"/>
        </w:rPr>
        <w:t xml:space="preserve">HST </w:t>
      </w:r>
      <w:r w:rsidR="00BF4DFF">
        <w:rPr>
          <w:sz w:val="22"/>
        </w:rPr>
        <w:t>unidirectional</w:t>
      </w:r>
      <w:r w:rsidR="00F97FE0" w:rsidRPr="00F97FE0">
        <w:rPr>
          <w:sz w:val="22"/>
        </w:rPr>
        <w:t xml:space="preserve"> performance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BF4DFF" w:rsidRDefault="00380AE4" w:rsidP="00BF4DFF">
      <w:r>
        <w:t xml:space="preserve">In RAN4#80bis, the specification of the unidirectional deployment was discussed based on a proposed WF </w:t>
      </w:r>
      <w:r w:rsidR="00747C64">
        <w:t xml:space="preserve">[1] </w:t>
      </w:r>
      <w:r>
        <w:t xml:space="preserve">from Ericsson, Vodafone, Telecom Italia and NTT Docomo. </w:t>
      </w:r>
      <w:r w:rsidR="007F40A2">
        <w:t>In the WF</w:t>
      </w:r>
      <w:r>
        <w:t xml:space="preserve"> it was discussed how to introduce a testcase where it is shown that LTE supports higher speed than 350 km/h. </w:t>
      </w:r>
    </w:p>
    <w:p w:rsidR="00380AE4" w:rsidRDefault="00380AE4" w:rsidP="00BF4DFF">
      <w:r>
        <w:t xml:space="preserve">Since bidirectional only supports speed up to 350 km/h it is proposed to introduce a testcase with unidirectional deployment for higher speed. </w:t>
      </w:r>
      <w:r w:rsidR="007F40A2">
        <w:t>However,</w:t>
      </w:r>
      <w:r>
        <w:t xml:space="preserve"> since</w:t>
      </w:r>
      <w:r w:rsidR="007F40A2">
        <w:t xml:space="preserve"> also</w:t>
      </w:r>
      <w:r>
        <w:t xml:space="preserve"> legacy UEs support</w:t>
      </w:r>
      <w:r w:rsidR="00A57F67">
        <w:t>s</w:t>
      </w:r>
      <w:r>
        <w:t xml:space="preserve"> very high speed with unidirectional deployment, </w:t>
      </w:r>
      <w:r w:rsidR="007F40A2">
        <w:t>it is not critical to test the performance of the UEs.</w:t>
      </w:r>
      <w:r>
        <w:t xml:space="preserve"> </w:t>
      </w:r>
    </w:p>
    <w:p w:rsidR="00380AE4" w:rsidRDefault="00380AE4" w:rsidP="00BF4DFF">
      <w:r>
        <w:t xml:space="preserve">Based on this it was proposed to introduce the unidirectional scenario and a testcase which can be an alternative to an existing testcase. </w:t>
      </w:r>
    </w:p>
    <w:p w:rsidR="00BF4DFF" w:rsidRPr="00BF4DFF" w:rsidRDefault="00BF4DFF" w:rsidP="00BF4DFF"/>
    <w:p w:rsidR="000D0DFC" w:rsidRDefault="00F20B20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</w:t>
      </w:r>
    </w:p>
    <w:p w:rsidR="009864DD" w:rsidRDefault="009864DD" w:rsidP="009864DD"/>
    <w:p w:rsidR="009864DD" w:rsidRDefault="00787D32" w:rsidP="009864DD">
      <w:r>
        <w:t>Testcase #4</w:t>
      </w:r>
      <w:r w:rsidR="009864DD">
        <w:t xml:space="preserve"> in 8.2.1.1.1 is simulated both as </w:t>
      </w:r>
      <w:r>
        <w:t xml:space="preserve">the HST scenario </w:t>
      </w:r>
      <w:r w:rsidR="009864DD">
        <w:t xml:space="preserve">as specified in the testcase and with the HST scenario with unidirectional deployment at 1250 Hz (500 km/h). </w:t>
      </w:r>
    </w:p>
    <w:p w:rsidR="00AB2E0C" w:rsidRDefault="009864DD" w:rsidP="009864DD">
      <w:r>
        <w:t>Here it is seen that the</w:t>
      </w:r>
      <w:r w:rsidR="00787D32">
        <w:t xml:space="preserve"> performance of the legacy HST scenario</w:t>
      </w:r>
      <w:r w:rsidR="00AB2E0C">
        <w:t xml:space="preserve"> and </w:t>
      </w:r>
      <w:r w:rsidR="00787D32">
        <w:t xml:space="preserve">with the </w:t>
      </w:r>
      <w:r w:rsidR="00AB2E0C">
        <w:t xml:space="preserve">HST unidirectional deployment at 70% of </w:t>
      </w:r>
      <w:r w:rsidR="00787D32">
        <w:t>the max throughput is within 0.4</w:t>
      </w:r>
      <w:r w:rsidR="00AB2E0C">
        <w:t xml:space="preserve"> dB.</w:t>
      </w:r>
    </w:p>
    <w:p w:rsidR="00AB2E0C" w:rsidRDefault="00AB2E0C" w:rsidP="009864DD">
      <w:r>
        <w:t xml:space="preserve">The Unidirectional deployment is here simulated at 1000 m distance between the radioheads and 300 m from the rail to the radiohead. </w:t>
      </w:r>
      <w:r w:rsidR="00787D32">
        <w:t xml:space="preserve">The direction of the mainlobe of the antennas in the RRH are 45 degrees from the direction of the railway. </w:t>
      </w:r>
    </w:p>
    <w:p w:rsidR="00787D32" w:rsidRDefault="00787D32" w:rsidP="009864DD"/>
    <w:p w:rsidR="00787D32" w:rsidRDefault="00787D32" w:rsidP="009864DD">
      <w:r>
        <w:t xml:space="preserve">Based on this it is proposed to add a new testcase which is an alternative testcase to test#4 in 8.2.1.1.1. </w:t>
      </w:r>
    </w:p>
    <w:p w:rsidR="009864DD" w:rsidRPr="008B2BDD" w:rsidRDefault="009864DD" w:rsidP="009864DD">
      <w:pPr>
        <w:pStyle w:val="TH"/>
      </w:pPr>
      <w:r w:rsidRPr="008B2BDD">
        <w:lastRenderedPageBreak/>
        <w:t>Table 8.2.1.1.1-2: Minimum performance (FRC)</w:t>
      </w:r>
    </w:p>
    <w:tbl>
      <w:tblPr>
        <w:tblW w:w="47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7"/>
        <w:gridCol w:w="1104"/>
        <w:gridCol w:w="1170"/>
        <w:gridCol w:w="1135"/>
        <w:gridCol w:w="992"/>
        <w:gridCol w:w="1420"/>
        <w:gridCol w:w="1274"/>
        <w:gridCol w:w="753"/>
        <w:gridCol w:w="603"/>
      </w:tblGrid>
      <w:tr w:rsidR="009864DD" w:rsidRPr="008B2BDD" w:rsidTr="00EC2826">
        <w:trPr>
          <w:trHeight w:val="392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Test num.</w:t>
            </w:r>
          </w:p>
        </w:tc>
        <w:tc>
          <w:tcPr>
            <w:tcW w:w="604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Band-width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</w:t>
            </w:r>
            <w:r w:rsidRPr="004177A8">
              <w:rPr>
                <w:rFonts w:cs="Arial" w:hint="eastAsia"/>
                <w:lang w:eastAsia="zh-CN"/>
              </w:rPr>
              <w:t xml:space="preserve"> </w:t>
            </w:r>
            <w:r w:rsidRPr="004177A8">
              <w:rPr>
                <w:rFonts w:cs="Arial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OCNG pattern</w:t>
            </w:r>
          </w:p>
        </w:tc>
        <w:tc>
          <w:tcPr>
            <w:tcW w:w="543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Propa-gation condi-tion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Correlation matrix and antenna config.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 value</w:t>
            </w:r>
          </w:p>
        </w:tc>
        <w:tc>
          <w:tcPr>
            <w:tcW w:w="33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UE cate</w:t>
            </w:r>
          </w:p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gory</w:t>
            </w:r>
          </w:p>
        </w:tc>
      </w:tr>
      <w:tr w:rsidR="009864DD" w:rsidRPr="008B2BDD" w:rsidTr="00EC2826">
        <w:trPr>
          <w:trHeight w:val="392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04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543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SNR (dB)</w:t>
            </w:r>
          </w:p>
        </w:tc>
        <w:tc>
          <w:tcPr>
            <w:tcW w:w="33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-1.0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-0.4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9D21E9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 w:hint="eastAsia"/>
              </w:rPr>
              <w:t>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  <w:lang w:eastAsia="ja-JP"/>
              </w:rPr>
              <w:t>≥</w:t>
            </w:r>
            <w:r w:rsidRPr="009D21E9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 w:hint="eastAsia"/>
                <w:highlight w:val="yellow"/>
              </w:rPr>
              <w:t>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HST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1x2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-2.4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  <w:lang w:eastAsia="ja-JP"/>
              </w:rPr>
              <w:t>≥</w:t>
            </w:r>
            <w:r w:rsidRPr="00E506B8">
              <w:rPr>
                <w:rFonts w:cs="Arial"/>
                <w:highlight w:val="yellow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9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R.5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17.5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18.1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</w:t>
            </w:r>
            <w:r w:rsidRPr="004177A8">
              <w:rPr>
                <w:rFonts w:cs="Arial" w:hint="eastAsia"/>
              </w:rPr>
              <w:t xml:space="preserve">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≥3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17.3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R.0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</w:t>
            </w:r>
          </w:p>
        </w:tc>
        <w:tc>
          <w:tcPr>
            <w:tcW w:w="604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R.41 FDD</w:t>
            </w:r>
          </w:p>
        </w:tc>
        <w:tc>
          <w:tcPr>
            <w:tcW w:w="621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-5.4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Del="00256076" w:rsidTr="00EC282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 w:hint="eastAsia"/>
                <w:lang w:val="fr-FR" w:eastAsia="zh-CN"/>
              </w:rPr>
              <w:t>NOTE 1: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2: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3: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Del="00256076" w:rsidRDefault="009864DD" w:rsidP="00EC2826">
            <w:pPr>
              <w:pStyle w:val="TAC"/>
              <w:jc w:val="left"/>
              <w:rPr>
                <w:rFonts w:cs="Arial"/>
              </w:rPr>
            </w:pPr>
            <w:r w:rsidRPr="004177A8">
              <w:rPr>
                <w:rFonts w:cs="Arial"/>
                <w:lang w:eastAsia="zh-CN"/>
              </w:rPr>
              <w:t xml:space="preserve">NOTE </w:t>
            </w:r>
            <w:r w:rsidRPr="004177A8">
              <w:rPr>
                <w:rFonts w:cs="Arial" w:hint="eastAsia"/>
                <w:lang w:eastAsia="zh-CN"/>
              </w:rPr>
              <w:t>4</w:t>
            </w:r>
            <w:r w:rsidRPr="004177A8">
              <w:rPr>
                <w:rFonts w:cs="Arial"/>
                <w:lang w:eastAsia="zh-CN"/>
              </w:rPr>
              <w:t>:</w:t>
            </w:r>
            <w:r w:rsidRPr="004177A8">
              <w:rPr>
                <w:rFonts w:cs="Arial"/>
                <w:lang w:eastAsia="zh-CN"/>
              </w:rPr>
              <w:tab/>
            </w:r>
            <w:r w:rsidRPr="004177A8">
              <w:rPr>
                <w:rFonts w:cs="Arial" w:hint="eastAsia"/>
                <w:lang w:eastAsia="zh-CN"/>
              </w:rPr>
              <w:t>Test case applicability is defined in 8.1.2.1.</w:t>
            </w:r>
          </w:p>
        </w:tc>
      </w:tr>
    </w:tbl>
    <w:p w:rsidR="009864DD" w:rsidRPr="009864DD" w:rsidRDefault="009864DD" w:rsidP="009864DD"/>
    <w:p w:rsidR="00091918" w:rsidRPr="004863AA" w:rsidRDefault="00091918" w:rsidP="00091918">
      <w:pPr>
        <w:keepNext/>
        <w:rPr>
          <w:noProof/>
          <w:lang w:val="en-US" w:eastAsia="sv-SE"/>
        </w:rPr>
      </w:pPr>
    </w:p>
    <w:p w:rsidR="00E506B8" w:rsidRPr="004863AA" w:rsidRDefault="00E506B8" w:rsidP="00091918">
      <w:pPr>
        <w:keepNext/>
        <w:rPr>
          <w:noProof/>
          <w:lang w:val="en-US" w:eastAsia="sv-SE"/>
        </w:rPr>
      </w:pPr>
    </w:p>
    <w:p w:rsidR="00E506B8" w:rsidRPr="004863AA" w:rsidRDefault="00E506B8" w:rsidP="00091918">
      <w:pPr>
        <w:keepNext/>
        <w:rPr>
          <w:noProof/>
          <w:lang w:val="en-US" w:eastAsia="sv-SE"/>
        </w:rPr>
      </w:pPr>
    </w:p>
    <w:p w:rsidR="00E506B8" w:rsidRPr="004863AA" w:rsidRDefault="00E506B8" w:rsidP="00091918">
      <w:pPr>
        <w:keepNext/>
        <w:rPr>
          <w:noProof/>
          <w:lang w:val="en-US" w:eastAsia="sv-SE"/>
        </w:rPr>
      </w:pPr>
    </w:p>
    <w:p w:rsidR="00E506B8" w:rsidRPr="004863AA" w:rsidRDefault="00E506B8" w:rsidP="00091918">
      <w:pPr>
        <w:keepNext/>
        <w:rPr>
          <w:noProof/>
          <w:lang w:val="en-US" w:eastAsia="sv-SE"/>
        </w:rPr>
      </w:pPr>
    </w:p>
    <w:p w:rsidR="004C65F0" w:rsidRDefault="004863AA" w:rsidP="004C65F0">
      <w:pPr>
        <w:keepNext/>
      </w:pPr>
      <w:r w:rsidRPr="004863AA">
        <w:rPr>
          <w:noProof/>
          <w:lang w:val="en-US"/>
        </w:rPr>
        <w:drawing>
          <wp:inline distT="0" distB="0" distL="0" distR="0" wp14:anchorId="2E0BA4B0" wp14:editId="0FB9BD12">
            <wp:extent cx="6120765" cy="4588469"/>
            <wp:effectExtent l="0" t="0" r="0" b="3175"/>
            <wp:docPr id="1" name="Picture 1" descr="Z:\fga\branches\2016\RAN4_78bis_Apr2016_DL4RX_CCH_IM_HST\results\36_101_tests\HST_altern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bis_Apr2016_DL4RX_CCH_IM_HST\results\36_101_tests\HST_alternat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5F0" w:rsidRDefault="004C65F0" w:rsidP="004C65F0">
      <w:pPr>
        <w:pStyle w:val="Caption"/>
      </w:pPr>
      <w:bookmarkStart w:id="2" w:name="_Ref465836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Simulated FDD results for Unidirectional deployment with the scenario in testcase 4 of section 8.2.1.1.1 together with the corresponding HST simulation</w:t>
      </w:r>
    </w:p>
    <w:p w:rsidR="002B0293" w:rsidRDefault="002B0293" w:rsidP="002B0293"/>
    <w:p w:rsidR="004C65F0" w:rsidRDefault="00D50D67" w:rsidP="004C65F0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641DE1E4" wp14:editId="696FCDE1">
            <wp:extent cx="6120765" cy="4591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ST_alternate_TD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293" w:rsidRDefault="004C65F0" w:rsidP="004C65F0">
      <w:pPr>
        <w:pStyle w:val="Caption"/>
      </w:pPr>
      <w:bookmarkStart w:id="3" w:name="_Ref465836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:</w:t>
      </w:r>
      <w:r w:rsidRPr="004C65F0">
        <w:t xml:space="preserve"> </w:t>
      </w:r>
      <w:r>
        <w:t>Simulated TDD results for Unidirectional deployment with the scenario in testcase 4 of section 8.2.2.1.1 together with the corresponding HST simulation</w:t>
      </w:r>
    </w:p>
    <w:p w:rsidR="00091918" w:rsidRDefault="007F40A2" w:rsidP="00091918">
      <w:r>
        <w:t xml:space="preserve">In </w:t>
      </w:r>
      <w:r w:rsidR="004C65F0">
        <w:fldChar w:fldCharType="begin"/>
      </w:r>
      <w:r w:rsidR="004C65F0">
        <w:instrText xml:space="preserve"> REF _Ref465836703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1</w:t>
      </w:r>
      <w:r w:rsidR="004C65F0">
        <w:fldChar w:fldCharType="end"/>
      </w:r>
      <w:r w:rsidR="004C65F0">
        <w:t xml:space="preserve"> and </w:t>
      </w:r>
      <w:r w:rsidR="004C65F0">
        <w:fldChar w:fldCharType="begin"/>
      </w:r>
      <w:r w:rsidR="004C65F0">
        <w:instrText xml:space="preserve"> REF _Ref465836714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2</w:t>
      </w:r>
      <w:r w:rsidR="004C65F0">
        <w:fldChar w:fldCharType="end"/>
      </w:r>
      <w:r w:rsidR="00091918">
        <w:t xml:space="preserve"> it is seen that the performance of the </w:t>
      </w:r>
      <w:r w:rsidR="00787D32">
        <w:t>legacy HST test</w:t>
      </w:r>
      <w:r w:rsidR="00091918">
        <w:t xml:space="preserve"> and </w:t>
      </w:r>
      <w:r w:rsidR="00787D32">
        <w:t xml:space="preserve">the corresponding test for </w:t>
      </w:r>
      <w:r w:rsidR="00091918">
        <w:t xml:space="preserve">HST unidirectional deployment at 70% of </w:t>
      </w:r>
      <w:r w:rsidR="0007165F">
        <w:t>the max throug</w:t>
      </w:r>
      <w:r w:rsidR="009D21E9">
        <w:t>hput is within 0.4</w:t>
      </w:r>
      <w:r w:rsidR="00091918">
        <w:t xml:space="preserve"> dB.</w:t>
      </w:r>
    </w:p>
    <w:p w:rsidR="002B0293" w:rsidRDefault="002B0293" w:rsidP="00091918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9864DD" w:rsidRPr="009864DD" w:rsidRDefault="00747C64" w:rsidP="009864DD">
      <w:r w:rsidRPr="00747C64">
        <w:rPr>
          <w:b/>
        </w:rPr>
        <w:t>Proposal 1</w:t>
      </w:r>
      <w:r>
        <w:t>: Introduce an alternative testcase to 8.2.1.1.1</w:t>
      </w:r>
      <w:r w:rsidR="002B0293">
        <w:t xml:space="preserve"> and 8.2.2.1.1</w:t>
      </w:r>
      <w:r>
        <w:t xml:space="preserve"> tes</w:t>
      </w:r>
      <w:r w:rsidR="002B0293">
        <w:t>t</w:t>
      </w:r>
      <w:r>
        <w:t xml:space="preserve">case 4 so that the </w:t>
      </w:r>
      <w:r w:rsidR="002B0293">
        <w:t xml:space="preserve">UE </w:t>
      </w:r>
      <w:r>
        <w:t xml:space="preserve">vendor can select whether the old HST propagation condition shall be used or a new HST1250 testcase showing it supports 500 km/h. </w:t>
      </w:r>
    </w:p>
    <w:p w:rsidR="00987D48" w:rsidRPr="00987D48" w:rsidRDefault="00987D48" w:rsidP="00987D48"/>
    <w:p w:rsidR="00554495" w:rsidRDefault="00C90462" w:rsidP="00C90462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4C65F0" w:rsidRDefault="004C65F0" w:rsidP="004C65F0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747C64" w:rsidRPr="009864DD" w:rsidRDefault="00747C64" w:rsidP="00747C64">
      <w:r w:rsidRPr="00747C64">
        <w:rPr>
          <w:b/>
        </w:rPr>
        <w:t>Proposal 1</w:t>
      </w:r>
      <w:r>
        <w:t xml:space="preserve">: </w:t>
      </w:r>
      <w:r w:rsidR="002B0293">
        <w:t>Introduce an alternative testcase to 8.2.1.1.1 and 8.2.2.1.1 testcase 4 so that the UE vendor can select whether the old HST propagation condition shall be used or a new HST1250 testcase showing it supports 500 km/h.</w:t>
      </w:r>
    </w:p>
    <w:p w:rsidR="00747C64" w:rsidRDefault="00747C64" w:rsidP="00747C64"/>
    <w:p w:rsidR="00747C64" w:rsidRDefault="00747C64" w:rsidP="00747C64">
      <w:pPr>
        <w:pStyle w:val="Heading1"/>
        <w:tabs>
          <w:tab w:val="clear" w:pos="-538"/>
          <w:tab w:val="num" w:pos="0"/>
        </w:tabs>
        <w:ind w:left="0" w:firstLine="0"/>
      </w:pPr>
      <w:r>
        <w:t>References</w:t>
      </w:r>
    </w:p>
    <w:p w:rsidR="00747C64" w:rsidRPr="00747C64" w:rsidRDefault="00747C64" w:rsidP="00747C64">
      <w:pPr>
        <w:rPr>
          <w:lang w:val="en-US"/>
        </w:rPr>
      </w:pPr>
      <w:r>
        <w:t xml:space="preserve">[1] </w:t>
      </w:r>
      <w:r w:rsidRPr="00747C64">
        <w:rPr>
          <w:bCs/>
          <w:lang w:val="en-US"/>
        </w:rPr>
        <w:t>R4-168663</w:t>
      </w:r>
      <w:r>
        <w:rPr>
          <w:lang w:val="en-US"/>
        </w:rPr>
        <w:t xml:space="preserve"> “ </w:t>
      </w:r>
      <w:r w:rsidRPr="00747C64">
        <w:rPr>
          <w:b/>
          <w:bCs/>
        </w:rPr>
        <w:t>Way forward on unidirectional RRH arrangement</w:t>
      </w:r>
      <w:r>
        <w:rPr>
          <w:b/>
          <w:bCs/>
        </w:rPr>
        <w:t xml:space="preserve">”, </w:t>
      </w:r>
      <w:r w:rsidRPr="00747C64">
        <w:rPr>
          <w:b/>
          <w:bCs/>
        </w:rPr>
        <w:t xml:space="preserve">Ericsson, Vodafone, Telecom Italia, </w:t>
      </w:r>
      <w:r w:rsidRPr="00747C64">
        <w:rPr>
          <w:b/>
          <w:bCs/>
        </w:rPr>
        <w:br/>
        <w:t>NTT DoCoMo</w:t>
      </w:r>
    </w:p>
    <w:sectPr w:rsidR="00747C64" w:rsidRPr="00747C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FE5" w:rsidRDefault="00C10FE5">
      <w:r>
        <w:separator/>
      </w:r>
    </w:p>
  </w:endnote>
  <w:endnote w:type="continuationSeparator" w:id="0">
    <w:p w:rsidR="00C10FE5" w:rsidRDefault="00C1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FE5" w:rsidRDefault="00C10FE5">
      <w:r>
        <w:separator/>
      </w:r>
    </w:p>
  </w:footnote>
  <w:footnote w:type="continuationSeparator" w:id="0">
    <w:p w:rsidR="00C10FE5" w:rsidRDefault="00C1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A4649"/>
    <w:multiLevelType w:val="hybridMultilevel"/>
    <w:tmpl w:val="75FE333A"/>
    <w:lvl w:ilvl="0" w:tplc="EFBA4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D5F84"/>
    <w:multiLevelType w:val="hybridMultilevel"/>
    <w:tmpl w:val="E6E0C44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9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4"/>
  </w:num>
  <w:num w:numId="4">
    <w:abstractNumId w:val="1"/>
  </w:num>
  <w:num w:numId="5">
    <w:abstractNumId w:val="15"/>
  </w:num>
  <w:num w:numId="6">
    <w:abstractNumId w:val="12"/>
  </w:num>
  <w:num w:numId="7">
    <w:abstractNumId w:val="19"/>
  </w:num>
  <w:num w:numId="8">
    <w:abstractNumId w:val="0"/>
  </w:num>
  <w:num w:numId="9">
    <w:abstractNumId w:val="13"/>
  </w:num>
  <w:num w:numId="10">
    <w:abstractNumId w:val="3"/>
  </w:num>
  <w:num w:numId="11">
    <w:abstractNumId w:val="18"/>
  </w:num>
  <w:num w:numId="12">
    <w:abstractNumId w:val="8"/>
  </w:num>
  <w:num w:numId="13">
    <w:abstractNumId w:val="4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7"/>
  </w:num>
  <w:num w:numId="20">
    <w:abstractNumId w:val="7"/>
  </w:num>
  <w:num w:numId="21">
    <w:abstractNumId w:val="27"/>
  </w:num>
  <w:num w:numId="22">
    <w:abstractNumId w:val="25"/>
  </w:num>
  <w:num w:numId="23">
    <w:abstractNumId w:val="24"/>
  </w:num>
  <w:num w:numId="24">
    <w:abstractNumId w:val="2"/>
  </w:num>
  <w:num w:numId="25">
    <w:abstractNumId w:val="5"/>
  </w:num>
  <w:num w:numId="26">
    <w:abstractNumId w:val="24"/>
  </w:num>
  <w:num w:numId="27">
    <w:abstractNumId w:val="9"/>
  </w:num>
  <w:num w:numId="28">
    <w:abstractNumId w:val="22"/>
  </w:num>
  <w:num w:numId="29">
    <w:abstractNumId w:val="24"/>
  </w:num>
  <w:num w:numId="30">
    <w:abstractNumId w:val="24"/>
  </w:num>
  <w:num w:numId="31">
    <w:abstractNumId w:val="24"/>
  </w:num>
  <w:num w:numId="32">
    <w:abstractNumId w:val="23"/>
  </w:num>
  <w:num w:numId="33">
    <w:abstractNumId w:val="26"/>
  </w:num>
  <w:num w:numId="34">
    <w:abstractNumId w:val="10"/>
  </w:num>
  <w:num w:numId="35">
    <w:abstractNumId w:val="20"/>
  </w:num>
  <w:num w:numId="36">
    <w:abstractNumId w:val="11"/>
  </w:num>
  <w:num w:numId="37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316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65F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1918"/>
    <w:rsid w:val="000922E9"/>
    <w:rsid w:val="00092416"/>
    <w:rsid w:val="00095619"/>
    <w:rsid w:val="00096225"/>
    <w:rsid w:val="000A0F55"/>
    <w:rsid w:val="000A2FF0"/>
    <w:rsid w:val="000A44CD"/>
    <w:rsid w:val="000A57E0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5FE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31ED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775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45DE4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515B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29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4D31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0AE4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E7BD9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3AA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666B"/>
    <w:rsid w:val="004B6E0A"/>
    <w:rsid w:val="004B7121"/>
    <w:rsid w:val="004C1438"/>
    <w:rsid w:val="004C25DC"/>
    <w:rsid w:val="004C2980"/>
    <w:rsid w:val="004C3426"/>
    <w:rsid w:val="004C6016"/>
    <w:rsid w:val="004C65F0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76290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226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C7D97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0851"/>
    <w:rsid w:val="006315AF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57C5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C7B6C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03B5E"/>
    <w:rsid w:val="00705DDB"/>
    <w:rsid w:val="00710540"/>
    <w:rsid w:val="00710FC7"/>
    <w:rsid w:val="00711DBD"/>
    <w:rsid w:val="00712C22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4D92"/>
    <w:rsid w:val="00736DDE"/>
    <w:rsid w:val="00740F3D"/>
    <w:rsid w:val="007465C3"/>
    <w:rsid w:val="00746FDC"/>
    <w:rsid w:val="0074707F"/>
    <w:rsid w:val="0074732E"/>
    <w:rsid w:val="00747C64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87D32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17D2"/>
    <w:rsid w:val="007B3929"/>
    <w:rsid w:val="007B4120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0A2"/>
    <w:rsid w:val="007F4A87"/>
    <w:rsid w:val="007F5776"/>
    <w:rsid w:val="007F5FF4"/>
    <w:rsid w:val="007F726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3B70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18A6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1D8D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864DD"/>
    <w:rsid w:val="00987D48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01D1"/>
    <w:rsid w:val="009B14DE"/>
    <w:rsid w:val="009B1EB9"/>
    <w:rsid w:val="009B29D5"/>
    <w:rsid w:val="009B424F"/>
    <w:rsid w:val="009B72F9"/>
    <w:rsid w:val="009C091F"/>
    <w:rsid w:val="009C169A"/>
    <w:rsid w:val="009C266F"/>
    <w:rsid w:val="009C347A"/>
    <w:rsid w:val="009C4A98"/>
    <w:rsid w:val="009C6612"/>
    <w:rsid w:val="009D1EAC"/>
    <w:rsid w:val="009D21E9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F67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E05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0C"/>
    <w:rsid w:val="00AB2E13"/>
    <w:rsid w:val="00AB3913"/>
    <w:rsid w:val="00AB48A0"/>
    <w:rsid w:val="00AB4DE6"/>
    <w:rsid w:val="00AB5029"/>
    <w:rsid w:val="00AB68F3"/>
    <w:rsid w:val="00AB6B75"/>
    <w:rsid w:val="00AC090D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0C67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DFF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0FE5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3DB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4769"/>
    <w:rsid w:val="00CC5026"/>
    <w:rsid w:val="00CC64FF"/>
    <w:rsid w:val="00CD15B9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7E5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0D67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DEB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1F6"/>
    <w:rsid w:val="00E442B1"/>
    <w:rsid w:val="00E445C1"/>
    <w:rsid w:val="00E4568A"/>
    <w:rsid w:val="00E461E1"/>
    <w:rsid w:val="00E479A9"/>
    <w:rsid w:val="00E506B8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2F9C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4B28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0B20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97FE0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8F527"/>
  <w15:docId w15:val="{8A781427-86A9-48F0-8C95-C17EEF31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65F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  <w:style w:type="character" w:customStyle="1" w:styleId="TALCar">
    <w:name w:val="TAL Car"/>
    <w:basedOn w:val="DefaultParagraphFont"/>
    <w:link w:val="TAL"/>
    <w:locked/>
    <w:rsid w:val="00D67DE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A73A-0FC8-4A0C-96A8-CD2E9DA2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Torgny Palenius</cp:lastModifiedBy>
  <cp:revision>2</cp:revision>
  <cp:lastPrinted>2016-01-13T10:28:00Z</cp:lastPrinted>
  <dcterms:created xsi:type="dcterms:W3CDTF">2016-11-04T11:23:00Z</dcterms:created>
  <dcterms:modified xsi:type="dcterms:W3CDTF">2016-11-04T11:23:00Z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